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BD4" w14:textId="2B8CBCA2"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F56515">
        <w:rPr>
          <w:rFonts w:ascii="Arial" w:hAnsi="Arial" w:cs="Arial"/>
          <w:b/>
          <w:bCs/>
          <w:sz w:val="24"/>
        </w:rPr>
        <w:t>2</w:t>
      </w:r>
      <w:r w:rsidR="002A4BBA">
        <w:rPr>
          <w:rFonts w:ascii="Arial" w:hAnsi="Arial" w:cs="Arial"/>
          <w:b/>
          <w:bCs/>
          <w:sz w:val="24"/>
        </w:rPr>
        <w:t>4</w:t>
      </w:r>
      <w:r>
        <w:rPr>
          <w:rFonts w:ascii="Arial" w:hAnsi="Arial" w:cs="Arial"/>
          <w:b/>
          <w:bCs/>
          <w:sz w:val="24"/>
        </w:rPr>
        <w:tab/>
      </w:r>
      <w:r w:rsidR="00246C77" w:rsidRPr="00246C77">
        <w:rPr>
          <w:rFonts w:ascii="Arial" w:hAnsi="Arial" w:cs="Arial"/>
          <w:b/>
          <w:bCs/>
          <w:sz w:val="24"/>
        </w:rPr>
        <w:t>R3-2</w:t>
      </w:r>
      <w:r w:rsidR="00946514">
        <w:rPr>
          <w:rFonts w:ascii="Arial" w:hAnsi="Arial" w:cs="Arial"/>
          <w:b/>
          <w:bCs/>
          <w:sz w:val="24"/>
        </w:rPr>
        <w:t>4</w:t>
      </w:r>
      <w:r w:rsidR="002A4BBA">
        <w:rPr>
          <w:rFonts w:ascii="Arial" w:hAnsi="Arial" w:cs="Arial"/>
          <w:b/>
          <w:bCs/>
          <w:sz w:val="24"/>
        </w:rPr>
        <w:t>3004</w:t>
      </w:r>
    </w:p>
    <w:p w14:paraId="3477DC19" w14:textId="670A4A27" w:rsidR="000F7ECB" w:rsidRPr="0010618D" w:rsidRDefault="002A4BBA" w:rsidP="00E67553">
      <w:pPr>
        <w:spacing w:after="60"/>
        <w:ind w:left="1985" w:hanging="1985"/>
        <w:rPr>
          <w:rFonts w:ascii="Arial" w:hAnsi="Arial" w:cs="Arial"/>
          <w:bCs/>
        </w:rPr>
      </w:pPr>
      <w:r>
        <w:rPr>
          <w:rFonts w:ascii="Arial" w:hAnsi="Arial" w:cs="Arial"/>
          <w:b/>
          <w:sz w:val="24"/>
        </w:rPr>
        <w:t>Fukuoka</w:t>
      </w:r>
      <w:r w:rsidR="00DC55F2">
        <w:rPr>
          <w:rFonts w:ascii="Arial" w:hAnsi="Arial" w:cs="Arial"/>
          <w:b/>
          <w:sz w:val="24"/>
        </w:rPr>
        <w:t xml:space="preserve">, </w:t>
      </w:r>
      <w:r>
        <w:rPr>
          <w:rFonts w:ascii="Arial" w:hAnsi="Arial" w:cs="Arial"/>
          <w:b/>
          <w:sz w:val="24"/>
        </w:rPr>
        <w:t>Japan</w:t>
      </w:r>
      <w:r w:rsidR="00E67553">
        <w:rPr>
          <w:rFonts w:ascii="Arial" w:hAnsi="Arial" w:cs="Arial"/>
          <w:b/>
          <w:sz w:val="24"/>
        </w:rPr>
        <w:t xml:space="preserve">, </w:t>
      </w:r>
      <w:r>
        <w:rPr>
          <w:rFonts w:ascii="Arial" w:hAnsi="Arial" w:cs="Arial"/>
          <w:b/>
          <w:sz w:val="24"/>
        </w:rPr>
        <w:t>20</w:t>
      </w:r>
      <w:r w:rsidR="00E67553" w:rsidRPr="00787633">
        <w:rPr>
          <w:rFonts w:ascii="Arial" w:hAnsi="Arial"/>
          <w:b/>
          <w:noProof/>
          <w:sz w:val="24"/>
          <w:vertAlign w:val="superscript"/>
          <w:lang w:eastAsia="en-US"/>
        </w:rPr>
        <w:t>th</w:t>
      </w:r>
      <w:r w:rsidR="00E67553">
        <w:rPr>
          <w:rFonts w:ascii="Arial" w:hAnsi="Arial" w:cs="Arial"/>
          <w:b/>
          <w:sz w:val="24"/>
        </w:rPr>
        <w:t xml:space="preserve"> - </w:t>
      </w:r>
      <w:r>
        <w:rPr>
          <w:rFonts w:ascii="Arial" w:hAnsi="Arial" w:cs="Arial"/>
          <w:b/>
          <w:sz w:val="24"/>
        </w:rPr>
        <w:t>24</w:t>
      </w:r>
      <w:r w:rsidR="004737BD" w:rsidRPr="004737BD">
        <w:rPr>
          <w:rFonts w:ascii="Arial" w:hAnsi="Arial" w:cs="Arial"/>
          <w:b/>
          <w:sz w:val="24"/>
          <w:vertAlign w:val="superscript"/>
        </w:rPr>
        <w:t>th</w:t>
      </w:r>
      <w:r w:rsidR="004737BD">
        <w:rPr>
          <w:rFonts w:ascii="Arial" w:hAnsi="Arial" w:cs="Arial"/>
          <w:b/>
          <w:sz w:val="24"/>
        </w:rPr>
        <w:t xml:space="preserve"> </w:t>
      </w:r>
      <w:r>
        <w:rPr>
          <w:rFonts w:ascii="Arial" w:hAnsi="Arial" w:cs="Arial"/>
          <w:b/>
          <w:sz w:val="24"/>
        </w:rPr>
        <w:t>May</w:t>
      </w:r>
      <w:r w:rsidR="00E67553">
        <w:rPr>
          <w:rFonts w:ascii="Arial" w:hAnsi="Arial" w:cs="Arial"/>
          <w:b/>
          <w:sz w:val="24"/>
        </w:rPr>
        <w:t xml:space="preserve"> 202</w:t>
      </w:r>
      <w:r w:rsidR="00946514">
        <w:rPr>
          <w:rFonts w:ascii="Arial" w:hAnsi="Arial" w:cs="Arial"/>
          <w:b/>
          <w:sz w:val="24"/>
        </w:rPr>
        <w:t>4</w:t>
      </w:r>
    </w:p>
    <w:p w14:paraId="75437AE1" w14:textId="77777777" w:rsidR="00492C7E" w:rsidRDefault="00492C7E" w:rsidP="00492C7E">
      <w:pPr>
        <w:spacing w:after="60"/>
        <w:ind w:left="1985" w:hanging="1985"/>
        <w:rPr>
          <w:rFonts w:ascii="Arial" w:hAnsi="Arial" w:cs="Arial"/>
          <w:b/>
        </w:rPr>
      </w:pPr>
    </w:p>
    <w:p w14:paraId="38CDF4BD" w14:textId="77777777" w:rsidR="00492C7E" w:rsidRDefault="00492C7E" w:rsidP="00492C7E">
      <w:pPr>
        <w:spacing w:after="60"/>
        <w:ind w:left="1985" w:hanging="1985"/>
        <w:rPr>
          <w:rFonts w:ascii="Arial" w:hAnsi="Arial" w:cs="Arial"/>
          <w:b/>
        </w:rPr>
      </w:pPr>
    </w:p>
    <w:p w14:paraId="5032B8D2" w14:textId="7032DD47"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193438" w:rsidRPr="00193438">
        <w:rPr>
          <w:rFonts w:ascii="Arial" w:hAnsi="Arial" w:cs="Arial"/>
          <w:b/>
        </w:rPr>
        <w:t>TR 30.531 v1.</w:t>
      </w:r>
      <w:r w:rsidR="00946514">
        <w:rPr>
          <w:rFonts w:ascii="Arial" w:hAnsi="Arial" w:cs="Arial"/>
          <w:b/>
        </w:rPr>
        <w:t>5</w:t>
      </w:r>
      <w:r w:rsidR="002A4BBA">
        <w:rPr>
          <w:rFonts w:ascii="Arial" w:hAnsi="Arial" w:cs="Arial"/>
          <w:b/>
        </w:rPr>
        <w:t>2</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77777777"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4737BD">
        <w:rPr>
          <w:rFonts w:ascii="Arial" w:hAnsi="Arial" w:cs="Arial"/>
          <w:b/>
        </w:rPr>
        <w:t>8</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51DA4342" w14:textId="30867528" w:rsidR="0045428D" w:rsidRDefault="004B45C0" w:rsidP="004B45C0">
      <w:pPr>
        <w:tabs>
          <w:tab w:val="left" w:pos="3119"/>
        </w:tabs>
        <w:rPr>
          <w:noProof/>
          <w:sz w:val="24"/>
          <w:szCs w:val="24"/>
          <w:lang w:val="en-US"/>
        </w:rPr>
      </w:pPr>
      <w:r>
        <w:rPr>
          <w:rFonts w:eastAsia="Batang"/>
          <w:sz w:val="24"/>
          <w:szCs w:val="24"/>
        </w:rPr>
        <w:t>T</w:t>
      </w:r>
      <w:r w:rsidR="0049431D" w:rsidRPr="0049431D">
        <w:rPr>
          <w:rFonts w:eastAsia="Batang" w:hint="eastAsia"/>
          <w:sz w:val="24"/>
          <w:szCs w:val="24"/>
        </w:rPr>
        <w:t>his contribution</w:t>
      </w:r>
      <w:r>
        <w:rPr>
          <w:rFonts w:eastAsia="Batang"/>
          <w:sz w:val="24"/>
          <w:szCs w:val="24"/>
        </w:rPr>
        <w:t xml:space="preserve"> is an</w:t>
      </w:r>
      <w:r w:rsidR="0049431D" w:rsidRPr="0049431D">
        <w:rPr>
          <w:rFonts w:eastAsia="Batang" w:hint="eastAsia"/>
          <w:sz w:val="24"/>
          <w:szCs w:val="24"/>
        </w:rPr>
        <w:t xml:space="preserve"> updated </w:t>
      </w:r>
      <w:r>
        <w:rPr>
          <w:rFonts w:eastAsia="Batang"/>
          <w:sz w:val="24"/>
          <w:szCs w:val="24"/>
        </w:rPr>
        <w:t>version of</w:t>
      </w:r>
      <w:r w:rsidR="0049431D" w:rsidRPr="0049431D">
        <w:rPr>
          <w:rFonts w:eastAsia="Batang" w:hint="eastAsia"/>
          <w:sz w:val="24"/>
          <w:szCs w:val="24"/>
        </w:rPr>
        <w:t xml:space="preserve"> TR </w:t>
      </w:r>
      <w:r>
        <w:rPr>
          <w:rFonts w:eastAsia="Batang"/>
          <w:sz w:val="24"/>
          <w:szCs w:val="24"/>
        </w:rPr>
        <w:t>30.531</w:t>
      </w:r>
      <w:r w:rsidR="003F5300">
        <w:rPr>
          <w:rFonts w:eastAsia="Batang"/>
          <w:sz w:val="24"/>
          <w:szCs w:val="24"/>
        </w:rPr>
        <w:t xml:space="preserve">, </w:t>
      </w:r>
      <w:r w:rsidR="00A353F8" w:rsidRPr="00A353F8">
        <w:rPr>
          <w:rFonts w:eastAsia="Batang"/>
          <w:sz w:val="24"/>
          <w:szCs w:val="24"/>
        </w:rPr>
        <w:t>following RAN</w:t>
      </w:r>
      <w:r w:rsidR="00F8067D">
        <w:rPr>
          <w:rFonts w:eastAsia="Batang"/>
          <w:sz w:val="24"/>
          <w:szCs w:val="24"/>
        </w:rPr>
        <w:t>3</w:t>
      </w:r>
      <w:r w:rsidR="00D709D1">
        <w:rPr>
          <w:rFonts w:eastAsia="Batang"/>
          <w:sz w:val="24"/>
          <w:szCs w:val="24"/>
        </w:rPr>
        <w:t>#</w:t>
      </w:r>
      <w:r w:rsidR="00F8067D">
        <w:rPr>
          <w:rFonts w:eastAsia="Batang"/>
          <w:sz w:val="24"/>
          <w:szCs w:val="24"/>
        </w:rPr>
        <w:t>1</w:t>
      </w:r>
      <w:r w:rsidR="00931452">
        <w:rPr>
          <w:rFonts w:eastAsia="Batang"/>
          <w:sz w:val="24"/>
          <w:szCs w:val="24"/>
        </w:rPr>
        <w:t>2</w:t>
      </w:r>
      <w:r w:rsidR="004737BD">
        <w:rPr>
          <w:rFonts w:eastAsia="Batang"/>
          <w:sz w:val="24"/>
          <w:szCs w:val="24"/>
        </w:rPr>
        <w:t>3</w:t>
      </w:r>
      <w:r w:rsidR="002A4BBA">
        <w:rPr>
          <w:rFonts w:eastAsia="Batang"/>
          <w:sz w:val="24"/>
          <w:szCs w:val="24"/>
        </w:rPr>
        <w:t>-bis</w:t>
      </w:r>
      <w:r w:rsidR="0049431D" w:rsidRPr="0049431D">
        <w:rPr>
          <w:noProof/>
          <w:sz w:val="24"/>
          <w:szCs w:val="24"/>
          <w:lang w:val="en-US"/>
        </w:rPr>
        <w:t>.</w:t>
      </w:r>
    </w:p>
    <w:p w14:paraId="3D53090D" w14:textId="77777777"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76E6AE2E" w14:textId="1B48F96E" w:rsidR="00C0642C" w:rsidRPr="00B16401" w:rsidRDefault="00C0642C" w:rsidP="00931452">
      <w:pPr>
        <w:pStyle w:val="BodyText"/>
        <w:widowControl/>
        <w:autoSpaceDE/>
        <w:autoSpaceDN/>
        <w:adjustRightInd/>
        <w:jc w:val="left"/>
        <w:rPr>
          <w:rFonts w:eastAsia="Malgun Gothic"/>
          <w:noProof/>
          <w:sz w:val="24"/>
          <w:lang w:val="en-US" w:eastAsia="ko-KR"/>
        </w:rPr>
      </w:pPr>
      <w:r>
        <w:rPr>
          <w:rFonts w:eastAsia="Malgun Gothic"/>
          <w:noProof/>
          <w:sz w:val="24"/>
          <w:lang w:val="en-US" w:eastAsia="ko-KR"/>
        </w:rPr>
        <w:t>- Update of the table of RAN/RAN3 meeting schedule</w:t>
      </w:r>
      <w:r w:rsidR="00393B45">
        <w:rPr>
          <w:rFonts w:eastAsia="Malgun Gothic"/>
          <w:noProof/>
          <w:sz w:val="24"/>
          <w:lang w:val="en-US" w:eastAsia="ko-KR"/>
        </w:rPr>
        <w:t xml:space="preserve"> in clause 7</w:t>
      </w:r>
      <w:r w:rsidR="00AD54B4">
        <w:rPr>
          <w:rFonts w:eastAsia="Malgun Gothic" w:hint="eastAsia"/>
          <w:noProof/>
          <w:sz w:val="24"/>
          <w:lang w:val="en-US" w:eastAsia="ko-KR"/>
        </w:rPr>
        <w:t>: location</w:t>
      </w:r>
      <w:r w:rsidR="00742B0B">
        <w:rPr>
          <w:rFonts w:eastAsia="Malgun Gothic"/>
          <w:noProof/>
          <w:sz w:val="24"/>
          <w:lang w:val="en-US" w:eastAsia="ko-KR"/>
        </w:rPr>
        <w:t xml:space="preserve"> </w:t>
      </w:r>
      <w:r w:rsidR="00742B0B">
        <w:rPr>
          <w:rFonts w:eastAsia="Malgun Gothic" w:hint="eastAsia"/>
          <w:noProof/>
          <w:sz w:val="24"/>
          <w:lang w:val="en-US" w:eastAsia="ko-KR"/>
        </w:rPr>
        <w:t>specified</w:t>
      </w:r>
      <w:r w:rsidR="00742B0B">
        <w:rPr>
          <w:rFonts w:eastAsia="Malgun Gothic"/>
          <w:noProof/>
          <w:sz w:val="24"/>
          <w:lang w:val="en-US" w:eastAsia="ko-KR"/>
        </w:rPr>
        <w:t xml:space="preserve"> '</w:t>
      </w:r>
      <w:r w:rsidR="00AD54B4">
        <w:rPr>
          <w:rFonts w:eastAsia="Malgun Gothic"/>
          <w:noProof/>
          <w:sz w:val="24"/>
          <w:lang w:val="en-US" w:eastAsia="ko-KR"/>
        </w:rPr>
        <w:t>Hefei</w:t>
      </w:r>
      <w:r w:rsidR="00742B0B">
        <w:rPr>
          <w:rFonts w:eastAsia="Malgun Gothic"/>
          <w:noProof/>
          <w:sz w:val="24"/>
          <w:lang w:val="en-US" w:eastAsia="ko-KR"/>
        </w:rPr>
        <w:t>'</w:t>
      </w:r>
      <w:r w:rsidR="00AD54B4">
        <w:rPr>
          <w:rFonts w:eastAsia="Malgun Gothic" w:hint="eastAsia"/>
          <w:noProof/>
          <w:sz w:val="24"/>
          <w:lang w:val="en-US" w:eastAsia="ko-KR"/>
        </w:rPr>
        <w:t xml:space="preserve"> for </w:t>
      </w:r>
      <w:r w:rsidR="00AD54B4">
        <w:rPr>
          <w:rFonts w:eastAsia="Malgun Gothic"/>
          <w:noProof/>
          <w:sz w:val="24"/>
          <w:lang w:val="en-US" w:eastAsia="ko-KR"/>
        </w:rPr>
        <w:t>#125-bis meeting</w:t>
      </w:r>
    </w:p>
    <w:p w14:paraId="0AB50869" w14:textId="77777777" w:rsidR="00626DBD" w:rsidRDefault="00626DBD" w:rsidP="00931452">
      <w:pPr>
        <w:pStyle w:val="BodyText"/>
        <w:widowControl/>
        <w:autoSpaceDE/>
        <w:autoSpaceDN/>
        <w:adjustRightInd/>
        <w:jc w:val="left"/>
        <w:rPr>
          <w:rFonts w:eastAsia="Malgun Gothic"/>
          <w:noProof/>
          <w:sz w:val="24"/>
          <w:lang w:val="en-US" w:eastAsia="ko-KR"/>
        </w:rPr>
      </w:pPr>
    </w:p>
    <w:sectPr w:rsidR="00626DB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F1021" w14:textId="77777777" w:rsidR="00D73991" w:rsidRDefault="00D73991" w:rsidP="00E111E0">
      <w:pPr>
        <w:spacing w:after="0"/>
      </w:pPr>
      <w:r>
        <w:separator/>
      </w:r>
    </w:p>
  </w:endnote>
  <w:endnote w:type="continuationSeparator" w:id="0">
    <w:p w14:paraId="5EE3F772" w14:textId="77777777" w:rsidR="00D73991" w:rsidRDefault="00D73991"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CF255" w14:textId="77777777" w:rsidR="00D73991" w:rsidRDefault="00D73991" w:rsidP="00E111E0">
      <w:pPr>
        <w:spacing w:after="0"/>
      </w:pPr>
      <w:r>
        <w:separator/>
      </w:r>
    </w:p>
  </w:footnote>
  <w:footnote w:type="continuationSeparator" w:id="0">
    <w:p w14:paraId="237DECBD" w14:textId="77777777" w:rsidR="00D73991" w:rsidRDefault="00D73991"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21019"/>
    <w:rsid w:val="000231C2"/>
    <w:rsid w:val="00023DDD"/>
    <w:rsid w:val="00035F28"/>
    <w:rsid w:val="000566F0"/>
    <w:rsid w:val="0006133C"/>
    <w:rsid w:val="00073FCE"/>
    <w:rsid w:val="00091AED"/>
    <w:rsid w:val="000A4506"/>
    <w:rsid w:val="000A70BF"/>
    <w:rsid w:val="000D6563"/>
    <w:rsid w:val="000E4233"/>
    <w:rsid w:val="000F7ECB"/>
    <w:rsid w:val="0010618D"/>
    <w:rsid w:val="0011480C"/>
    <w:rsid w:val="001205FB"/>
    <w:rsid w:val="00124E15"/>
    <w:rsid w:val="00151ECD"/>
    <w:rsid w:val="001800AC"/>
    <w:rsid w:val="00193438"/>
    <w:rsid w:val="00201248"/>
    <w:rsid w:val="00201520"/>
    <w:rsid w:val="00207C27"/>
    <w:rsid w:val="00222D66"/>
    <w:rsid w:val="00242C28"/>
    <w:rsid w:val="00245DD1"/>
    <w:rsid w:val="00246C77"/>
    <w:rsid w:val="00253B93"/>
    <w:rsid w:val="00256928"/>
    <w:rsid w:val="00262317"/>
    <w:rsid w:val="00267722"/>
    <w:rsid w:val="002A4BBA"/>
    <w:rsid w:val="002B09A1"/>
    <w:rsid w:val="002B218C"/>
    <w:rsid w:val="003019F4"/>
    <w:rsid w:val="0031427D"/>
    <w:rsid w:val="00353B40"/>
    <w:rsid w:val="00377C7A"/>
    <w:rsid w:val="00383219"/>
    <w:rsid w:val="003845E7"/>
    <w:rsid w:val="00393B45"/>
    <w:rsid w:val="00395842"/>
    <w:rsid w:val="003A7E9D"/>
    <w:rsid w:val="003B5C26"/>
    <w:rsid w:val="003C009D"/>
    <w:rsid w:val="003C72CA"/>
    <w:rsid w:val="003D0D16"/>
    <w:rsid w:val="003F29B7"/>
    <w:rsid w:val="003F5300"/>
    <w:rsid w:val="00431046"/>
    <w:rsid w:val="00446D1F"/>
    <w:rsid w:val="00446E17"/>
    <w:rsid w:val="0045428D"/>
    <w:rsid w:val="004735C1"/>
    <w:rsid w:val="004737BD"/>
    <w:rsid w:val="00484318"/>
    <w:rsid w:val="00492C7E"/>
    <w:rsid w:val="00493598"/>
    <w:rsid w:val="004939DA"/>
    <w:rsid w:val="0049431D"/>
    <w:rsid w:val="004B45C0"/>
    <w:rsid w:val="00517969"/>
    <w:rsid w:val="0053426C"/>
    <w:rsid w:val="00546262"/>
    <w:rsid w:val="00566E29"/>
    <w:rsid w:val="00572B76"/>
    <w:rsid w:val="00591914"/>
    <w:rsid w:val="005938A3"/>
    <w:rsid w:val="005946EA"/>
    <w:rsid w:val="00595B57"/>
    <w:rsid w:val="005C1DD1"/>
    <w:rsid w:val="005F2D6D"/>
    <w:rsid w:val="00614FA7"/>
    <w:rsid w:val="00625945"/>
    <w:rsid w:val="00626DBD"/>
    <w:rsid w:val="00642597"/>
    <w:rsid w:val="006529A5"/>
    <w:rsid w:val="00662AAA"/>
    <w:rsid w:val="00677B32"/>
    <w:rsid w:val="00684FF1"/>
    <w:rsid w:val="006871F9"/>
    <w:rsid w:val="00695F87"/>
    <w:rsid w:val="006B673E"/>
    <w:rsid w:val="006B77AC"/>
    <w:rsid w:val="006D2E85"/>
    <w:rsid w:val="006E369F"/>
    <w:rsid w:val="006E3780"/>
    <w:rsid w:val="0070579A"/>
    <w:rsid w:val="00742B0B"/>
    <w:rsid w:val="007528DE"/>
    <w:rsid w:val="00762927"/>
    <w:rsid w:val="007A143B"/>
    <w:rsid w:val="007A63A3"/>
    <w:rsid w:val="00802062"/>
    <w:rsid w:val="00812AFB"/>
    <w:rsid w:val="00813EC8"/>
    <w:rsid w:val="00815929"/>
    <w:rsid w:val="008213C3"/>
    <w:rsid w:val="00852D61"/>
    <w:rsid w:val="008F3AFC"/>
    <w:rsid w:val="009130F8"/>
    <w:rsid w:val="00923CAB"/>
    <w:rsid w:val="00931452"/>
    <w:rsid w:val="00946514"/>
    <w:rsid w:val="00953B4C"/>
    <w:rsid w:val="00993586"/>
    <w:rsid w:val="009C058B"/>
    <w:rsid w:val="009D299D"/>
    <w:rsid w:val="009D7C23"/>
    <w:rsid w:val="009F47CB"/>
    <w:rsid w:val="009F50D3"/>
    <w:rsid w:val="00A353F8"/>
    <w:rsid w:val="00A64A1A"/>
    <w:rsid w:val="00A74181"/>
    <w:rsid w:val="00A805CF"/>
    <w:rsid w:val="00AA771D"/>
    <w:rsid w:val="00AD54B4"/>
    <w:rsid w:val="00B06E9E"/>
    <w:rsid w:val="00B16401"/>
    <w:rsid w:val="00B73785"/>
    <w:rsid w:val="00B76705"/>
    <w:rsid w:val="00B7700E"/>
    <w:rsid w:val="00B87621"/>
    <w:rsid w:val="00BA65FD"/>
    <w:rsid w:val="00BB0ABD"/>
    <w:rsid w:val="00BE6764"/>
    <w:rsid w:val="00BF60CE"/>
    <w:rsid w:val="00BF7941"/>
    <w:rsid w:val="00C01A10"/>
    <w:rsid w:val="00C01C88"/>
    <w:rsid w:val="00C0642C"/>
    <w:rsid w:val="00C375A7"/>
    <w:rsid w:val="00C64FCA"/>
    <w:rsid w:val="00C86AE8"/>
    <w:rsid w:val="00C914D9"/>
    <w:rsid w:val="00C943DD"/>
    <w:rsid w:val="00CA44DD"/>
    <w:rsid w:val="00CC2452"/>
    <w:rsid w:val="00CC358C"/>
    <w:rsid w:val="00D129D4"/>
    <w:rsid w:val="00D34A5C"/>
    <w:rsid w:val="00D40856"/>
    <w:rsid w:val="00D56252"/>
    <w:rsid w:val="00D626C7"/>
    <w:rsid w:val="00D709D1"/>
    <w:rsid w:val="00D73991"/>
    <w:rsid w:val="00DA1CF2"/>
    <w:rsid w:val="00DC278D"/>
    <w:rsid w:val="00DC2CC5"/>
    <w:rsid w:val="00DC55F2"/>
    <w:rsid w:val="00DE2BA9"/>
    <w:rsid w:val="00E111E0"/>
    <w:rsid w:val="00E1650F"/>
    <w:rsid w:val="00E25D41"/>
    <w:rsid w:val="00E502C5"/>
    <w:rsid w:val="00E535BF"/>
    <w:rsid w:val="00E568CC"/>
    <w:rsid w:val="00E67553"/>
    <w:rsid w:val="00E83307"/>
    <w:rsid w:val="00F30218"/>
    <w:rsid w:val="00F371E7"/>
    <w:rsid w:val="00F56515"/>
    <w:rsid w:val="00F716DB"/>
    <w:rsid w:val="00F8067D"/>
    <w:rsid w:val="00F96BB8"/>
    <w:rsid w:val="00FB78E0"/>
    <w:rsid w:val="00FC2B8D"/>
    <w:rsid w:val="00FC6FCB"/>
    <w:rsid w:val="00FD3670"/>
    <w:rsid w:val="00FE73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76</Words>
  <Characters>435</Characters>
  <Application>Microsoft Office Word</Application>
  <DocSecurity>0</DocSecurity>
  <Lines>3</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6</cp:revision>
  <dcterms:created xsi:type="dcterms:W3CDTF">2024-05-05T13:10:00Z</dcterms:created>
  <dcterms:modified xsi:type="dcterms:W3CDTF">2024-05-07T11:57:00Z</dcterms:modified>
</cp:coreProperties>
</file>